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北京市大兴区黄村镇民生保障办公室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——镇托管老人支付安泰护养院补贴项目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项目申报单位（科室）：民生保障办公室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主管部门（区直或镇）：大兴区民政局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项目申报时间：2024年8月15日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镇托管老人支付安泰护养院补贴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民生保障办公室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盛亚杰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13520211653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镇托管老人支付安泰护养院一年安置补贴预计150000元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镇托管老人支付安泰护养院一年安置补贴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总结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15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民生保障办公室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69262650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大兴区民政局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镇托管老人支付安泰护养院补贴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主要工作内容：镇托管老人支付安泰护养院一年安置补贴</w:t>
      </w:r>
    </w:p>
    <w:p>
      <w:pPr>
        <w:numPr>
          <w:ilvl w:val="0"/>
          <w:numId w:val="0"/>
        </w:num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项目总投入情况（包括人、财、物等方面）：镇托管老人支付安泰护养院一年安置补贴</w:t>
      </w:r>
    </w:p>
    <w:p>
      <w:pPr>
        <w:numPr>
          <w:ilvl w:val="0"/>
          <w:numId w:val="0"/>
        </w:num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第二敬老院老人转移安置补贴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人员增减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临时救助备用金</w:t>
            </w:r>
            <w:bookmarkStart w:id="0" w:name="_GoBack"/>
            <w:bookmarkEnd w:id="0"/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87833F4"/>
    <w:rsid w:val="090B2453"/>
    <w:rsid w:val="0A5D4D63"/>
    <w:rsid w:val="13F73D10"/>
    <w:rsid w:val="18661DA4"/>
    <w:rsid w:val="1F3B0915"/>
    <w:rsid w:val="2029357C"/>
    <w:rsid w:val="251B20F5"/>
    <w:rsid w:val="26D96FCC"/>
    <w:rsid w:val="2F471EE1"/>
    <w:rsid w:val="308113CB"/>
    <w:rsid w:val="32C936BC"/>
    <w:rsid w:val="34B53ED7"/>
    <w:rsid w:val="42E020D8"/>
    <w:rsid w:val="45047EF5"/>
    <w:rsid w:val="4F815F87"/>
    <w:rsid w:val="54F9326F"/>
    <w:rsid w:val="5939682E"/>
    <w:rsid w:val="59467262"/>
    <w:rsid w:val="616D2D10"/>
    <w:rsid w:val="625005B0"/>
    <w:rsid w:val="651C2939"/>
    <w:rsid w:val="69773E40"/>
    <w:rsid w:val="6D535020"/>
    <w:rsid w:val="722C28C1"/>
    <w:rsid w:val="751C13E9"/>
    <w:rsid w:val="7C8D7F4E"/>
    <w:rsid w:val="7DDB32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2024-08-23T01:39:52Z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